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9BE78" w14:textId="77777777" w:rsidR="00DA76F1" w:rsidRDefault="00DA76F1" w:rsidP="00DA76F1">
      <w:pPr>
        <w:pStyle w:val="NoSpacing"/>
      </w:pPr>
      <w:r>
        <w:rPr>
          <w:u w:val="single"/>
        </w:rPr>
        <w:t>Simon MARTEN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52ACB9CA" w14:textId="77777777" w:rsidR="00DA76F1" w:rsidRDefault="00DA76F1" w:rsidP="00DA76F1">
      <w:pPr>
        <w:pStyle w:val="NoSpacing"/>
      </w:pPr>
      <w:r>
        <w:t xml:space="preserve">of Stow </w:t>
      </w:r>
      <w:proofErr w:type="spellStart"/>
      <w:r>
        <w:t>Maries</w:t>
      </w:r>
      <w:proofErr w:type="spellEnd"/>
      <w:r>
        <w:t>, Essex. Yeoman.</w:t>
      </w:r>
    </w:p>
    <w:p w14:paraId="47605D10" w14:textId="77777777" w:rsidR="00DA76F1" w:rsidRDefault="00DA76F1" w:rsidP="00DA76F1">
      <w:pPr>
        <w:pStyle w:val="NoSpacing"/>
      </w:pPr>
    </w:p>
    <w:p w14:paraId="56DF111E" w14:textId="77777777" w:rsidR="00DA76F1" w:rsidRDefault="00DA76F1" w:rsidP="00DA76F1">
      <w:pPr>
        <w:pStyle w:val="NoSpacing"/>
      </w:pPr>
    </w:p>
    <w:p w14:paraId="46A091BA" w14:textId="77777777" w:rsidR="00DA76F1" w:rsidRDefault="00DA76F1" w:rsidP="00DA76F1">
      <w:pPr>
        <w:pStyle w:val="NoSpacing"/>
      </w:pPr>
      <w:r>
        <w:tab/>
        <w:t>1483</w:t>
      </w:r>
      <w:r>
        <w:tab/>
        <w:t>Richard Bryn(q.v.) brought a plaint of debt against him.</w:t>
      </w:r>
    </w:p>
    <w:p w14:paraId="190360A4" w14:textId="77777777" w:rsidR="00DA76F1" w:rsidRDefault="00DA76F1" w:rsidP="00DA76F1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319F45C7" w14:textId="77777777" w:rsidR="00DA76F1" w:rsidRDefault="00DA76F1" w:rsidP="00DA76F1">
      <w:pPr>
        <w:pStyle w:val="NoSpacing"/>
      </w:pPr>
    </w:p>
    <w:p w14:paraId="4644A0BC" w14:textId="77777777" w:rsidR="00DA76F1" w:rsidRDefault="00DA76F1" w:rsidP="00DA76F1">
      <w:pPr>
        <w:pStyle w:val="NoSpacing"/>
      </w:pPr>
    </w:p>
    <w:p w14:paraId="51D7240A" w14:textId="77777777" w:rsidR="00DA76F1" w:rsidRDefault="00DA76F1" w:rsidP="00DA76F1">
      <w:pPr>
        <w:pStyle w:val="NoSpacing"/>
      </w:pPr>
      <w:r>
        <w:t>31 July 2018</w:t>
      </w:r>
    </w:p>
    <w:p w14:paraId="4BCF52F9" w14:textId="77777777" w:rsidR="006B2F86" w:rsidRPr="00E71FC3" w:rsidRDefault="00DA76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5D39D" w14:textId="77777777" w:rsidR="00DA76F1" w:rsidRDefault="00DA76F1" w:rsidP="00E71FC3">
      <w:pPr>
        <w:spacing w:after="0" w:line="240" w:lineRule="auto"/>
      </w:pPr>
      <w:r>
        <w:separator/>
      </w:r>
    </w:p>
  </w:endnote>
  <w:endnote w:type="continuationSeparator" w:id="0">
    <w:p w14:paraId="668752B1" w14:textId="77777777" w:rsidR="00DA76F1" w:rsidRDefault="00DA76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1CB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F0587" w14:textId="77777777" w:rsidR="00DA76F1" w:rsidRDefault="00DA76F1" w:rsidP="00E71FC3">
      <w:pPr>
        <w:spacing w:after="0" w:line="240" w:lineRule="auto"/>
      </w:pPr>
      <w:r>
        <w:separator/>
      </w:r>
    </w:p>
  </w:footnote>
  <w:footnote w:type="continuationSeparator" w:id="0">
    <w:p w14:paraId="60859B66" w14:textId="77777777" w:rsidR="00DA76F1" w:rsidRDefault="00DA76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6F1"/>
    <w:rsid w:val="001A7C09"/>
    <w:rsid w:val="00577BD5"/>
    <w:rsid w:val="00656CBA"/>
    <w:rsid w:val="006A1F77"/>
    <w:rsid w:val="00733BE7"/>
    <w:rsid w:val="00AB52E8"/>
    <w:rsid w:val="00B16D3F"/>
    <w:rsid w:val="00BB41AC"/>
    <w:rsid w:val="00DA76F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4FC41"/>
  <w15:chartTrackingRefBased/>
  <w15:docId w15:val="{DCC4921B-1A1C-493F-AA0A-44DDC425E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2018-11-07T19:42:00Z</dcterms:created>
  <dcterms:modified xsi:type="dcterms:W3CDTF">2018-11-07T19:43:00Z</dcterms:modified>
</cp:coreProperties>
</file>